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——遗属补贴发放项目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项目申报单位（科室）：黄村镇党群工作办公室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遗属补贴发放项目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黄村镇党群工作办公室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北京市大兴区黄村镇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69262510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spacing w:val="0"/>
                <w:sz w:val="24"/>
                <w:szCs w:val="24"/>
                <w:shd w:val="clear" w:fill="FFFFFF"/>
              </w:rPr>
              <w:t>为了保障死者家属的基本生活，减轻他们的经济负担，确保他们在失去主要经济来源的情况下能够得到一定的经济支持。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黄村镇统筹人员、非编社员工、下岗企业职工工资发放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MjZmYzI1OTYwZjg2ZmQzYjNkMzM3YTRkZDMzODcifQ=="/>
  </w:docVars>
  <w:rsids>
    <w:rsidRoot w:val="34B53ED7"/>
    <w:rsid w:val="00920C43"/>
    <w:rsid w:val="05C638DA"/>
    <w:rsid w:val="089A76AD"/>
    <w:rsid w:val="0A5D4D63"/>
    <w:rsid w:val="0A6C6454"/>
    <w:rsid w:val="13F73D10"/>
    <w:rsid w:val="18AF66E9"/>
    <w:rsid w:val="195D42DE"/>
    <w:rsid w:val="1AAD665F"/>
    <w:rsid w:val="20FF093B"/>
    <w:rsid w:val="225D7448"/>
    <w:rsid w:val="228B5189"/>
    <w:rsid w:val="22FA1020"/>
    <w:rsid w:val="246D7F4A"/>
    <w:rsid w:val="268806E8"/>
    <w:rsid w:val="291B3554"/>
    <w:rsid w:val="29A1356A"/>
    <w:rsid w:val="2F471EE1"/>
    <w:rsid w:val="2FA86248"/>
    <w:rsid w:val="308113CB"/>
    <w:rsid w:val="31BE616F"/>
    <w:rsid w:val="327978FC"/>
    <w:rsid w:val="34B53ED7"/>
    <w:rsid w:val="37651F87"/>
    <w:rsid w:val="3AAE0228"/>
    <w:rsid w:val="4027608A"/>
    <w:rsid w:val="4339305C"/>
    <w:rsid w:val="43BF448B"/>
    <w:rsid w:val="445755F4"/>
    <w:rsid w:val="4D167AA1"/>
    <w:rsid w:val="4F815F87"/>
    <w:rsid w:val="51A60CA8"/>
    <w:rsid w:val="54F9326F"/>
    <w:rsid w:val="583E1454"/>
    <w:rsid w:val="59467262"/>
    <w:rsid w:val="5D8C0BEF"/>
    <w:rsid w:val="625005B0"/>
    <w:rsid w:val="6363003E"/>
    <w:rsid w:val="651C2939"/>
    <w:rsid w:val="66F82090"/>
    <w:rsid w:val="6904776A"/>
    <w:rsid w:val="69267DC8"/>
    <w:rsid w:val="6C2B364E"/>
    <w:rsid w:val="6D535020"/>
    <w:rsid w:val="6F681EBC"/>
    <w:rsid w:val="73491CCD"/>
    <w:rsid w:val="73650000"/>
    <w:rsid w:val="73E659C1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707</Words>
  <Characters>732</Characters>
  <Lines>0</Lines>
  <Paragraphs>0</Paragraphs>
  <TotalTime>44</TotalTime>
  <ScaleCrop>false</ScaleCrop>
  <LinksUpToDate>false</LinksUpToDate>
  <CharactersWithSpaces>848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2024-09-19T06:16:51Z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45320B9AFCEF469ABE6E2CCE0C07E46C</vt:lpwstr>
  </property>
</Properties>
</file>